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2022-06-27</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USA</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NAPPO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us.ippcofficialcontactpoint@usda.gov</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Luc</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Leblanc</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University of Idaho, Department of Entomology, Plant Pathology and Nematology, William F. Barr Entomological Museum</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Curator and Manager, Barr Entomological Museum</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University of Idaho, Department of Entomology, Plant Pathology and Nematology, 875 Perimeter Drive, ms-2329, Moscow, Idaho, 83844-2329</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leblancl@uidaho.edu</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+18082950918</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79 publications written in English. All university studies in English. Mother tongue: French.</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2021-013</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Specialization on dacine fruit flies since 1994, with extensive field survey work in Oceania and SE Asia.</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Published extensively on and delivered training courses on the taxonomy and identification of pest dacine fruit flies.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quarantine diagnostics, including using </w:t>
            </w:r>
            <w:r w:rsidRPr="00397C1D">
              <w:rPr>
                <w:rFonts w:ascii="Gill Sans MT" w:hAnsi="Gill Sans MT"/>
                <w:b/>
                <w:bCs/>
                <w:sz w:val="22"/>
                <w:szCs w:val="22"/>
              </w:rPr>
              <w:lastRenderedPageBreak/>
              <w:t>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Collaboration with USDA-APHIS pest diagnosticians in Hawaii and the US Mainland.</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The nominee was a member of the team that developed the IPPC diagnostic protocol for Oriental fruit fly (Bactrocera dorsalis sensu lato).</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The nominee is a classical morphological taxonomist, but also collaborates closely with molecular diagnosticians from USDA-APHIS and the University of Hawaii.</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Insect taxonomy (mainly Tephritidae), insect ecology, museum management, university course teaching, integrated pest management of fruit flies, implementation of plant protection projects in developing countries (Africa, Oceania, Asia).</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737"/>
        <w:gridCol w:w="8323"/>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BSc. (Agr): McGill University (Montreal, Canada), 1986 MSc.: Carleton University (Ottawa, Canada), 1988 PhD.: University of Hawaii (Honolulu, USA), 2010</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Mother tongue: French. I worked many years in French-speaking countries and territories in Africa and Oceania.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tc>
          <w:tcPr>
            <w:tcW w:w="5804" w:type="dxa"/>
          </w:tcPr>
          <w:p w14:paraId="0308C39C" w14:textId="004A7714"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79 Thomas, A., L. Leblanc, and W.J. Turner. 2022. The horse flies and deer flies of Idaho, Oregon and Washington State. Fly Times. Supplement 4. 135 pp. </w:t>
            </w:r>
            <w:hyperlink r:id="rId11" w:history="1">
              <w:r w:rsidRPr="006F0DDB">
                <w:rPr>
                  <w:rStyle w:val="Hyperlink"/>
                  <w:rFonts w:ascii="Gill Sans MT" w:hAnsi="Gill Sans MT"/>
                  <w:szCs w:val="22"/>
                </w:rPr>
                <w:t>https://dipterists.org/assets/PDF/flytimes_supplement04.pdf</w:t>
              </w:r>
            </w:hyperlink>
          </w:p>
          <w:p w14:paraId="29EC77BF" w14:textId="049BB19B"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78 Leblanc L., Hossain M.A., Momen M., and K. Seheli. 2021. New country records, annotated checklist and key to the dacine fruit flies (Diptera: Tephritidae: Dacinae: Dacini) of Bangladesh. Insecta Mundi. 0880: 1–56. </w:t>
            </w:r>
            <w:hyperlink r:id="rId12" w:history="1">
              <w:r w:rsidRPr="006F0DDB">
                <w:rPr>
                  <w:rStyle w:val="Hyperlink"/>
                  <w:rFonts w:ascii="Gill Sans MT" w:hAnsi="Gill Sans MT"/>
                  <w:szCs w:val="22"/>
                </w:rPr>
                <w:t>https://digitalcommons.unl.edu/insectamundi/1376/</w:t>
              </w:r>
            </w:hyperlink>
          </w:p>
          <w:p w14:paraId="3EE982BC" w14:textId="77777777"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77 Leblanc, L., Tsatsia, F., and C. Doorenweerd. 2021. Novel lures and COI sequences reveal cryptic new species of Bactrocera fruit flies in the Solomon Islands (Diptera, Tephritidae, Dacini). Zookeys. 1957: 49-103. </w:t>
            </w:r>
            <w:hyperlink r:id="rId13" w:history="1">
              <w:r w:rsidRPr="006F0DDB">
                <w:rPr>
                  <w:rStyle w:val="Hyperlink"/>
                  <w:rFonts w:ascii="Gill Sans MT" w:hAnsi="Gill Sans MT"/>
                  <w:szCs w:val="22"/>
                </w:rPr>
                <w:t>https://zookeys.pensoft.net/article/68375/</w:t>
              </w:r>
            </w:hyperlink>
          </w:p>
          <w:p w14:paraId="66BDCE76" w14:textId="1F4945AF"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76 Mtui, D., K.S. Bringas, E. Ciaccio, L. Leblanc, R. Okick, D. Bwenge, and C.A. Hamilton. 2021. Phylogenetic relationships, distribution and abundance of Charaxes mtuiae Collins Congdon and Bampton, 2017 (Papilionoidea: Nymphalidae: Charaxinae) and its host plant </w:t>
            </w:r>
            <w:r w:rsidRPr="00E27820">
              <w:rPr>
                <w:rFonts w:ascii="Gill Sans MT" w:hAnsi="Gill Sans MT"/>
                <w:sz w:val="22"/>
                <w:szCs w:val="22"/>
              </w:rPr>
              <w:lastRenderedPageBreak/>
              <w:t xml:space="preserve">in the Udzungwa mountain forest in southern Tanzania. Metamorphosis. 32: 60-66. </w:t>
            </w:r>
            <w:hyperlink r:id="rId14" w:history="1">
              <w:r w:rsidRPr="006F0DDB">
                <w:rPr>
                  <w:rStyle w:val="Hyperlink"/>
                  <w:rFonts w:ascii="Gill Sans MT" w:hAnsi="Gill Sans MT"/>
                  <w:szCs w:val="22"/>
                </w:rPr>
                <w:t>https://www.metamorphosis.org.za/articlesPDF/1657/2021.11.08%20Metamorphosis%2032%2060-66%20Mtui%20et%20al.%20Charaxes%20mtuiae.pdf</w:t>
              </w:r>
            </w:hyperlink>
          </w:p>
          <w:p w14:paraId="7E7775CC" w14:textId="393C413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75 Doorenweerd, C., M. San Jose, N. Barr, L. Leblanc, and D. Rubinoff. 2020. Highly variable COI haplotype diversity in three species of invasive pest fruit fly reflects remarkably incongruent demographic histories. Scientific Reports. 10: 6887. </w:t>
            </w:r>
            <w:hyperlink r:id="rId15" w:history="1">
              <w:r w:rsidRPr="006F0DDB">
                <w:rPr>
                  <w:rStyle w:val="Hyperlink"/>
                  <w:rFonts w:ascii="Gill Sans MT" w:hAnsi="Gill Sans MT"/>
                  <w:szCs w:val="22"/>
                </w:rPr>
                <w:t>https://www.nature.com/articles/s41598-020-63973-x</w:t>
              </w:r>
            </w:hyperlink>
          </w:p>
          <w:p w14:paraId="3A1AF1EE"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74 Doorenweerd, C., M. San Jose, L. Leblanc, N. Barr, S. Geib, A.Y.C. Chung, J. Dupuis, A. Ekayanti, E.R. Fiegalan, K.S. Hemachandra, M.A. Hossain, C.L. Huang, Y.F. Hsu, K.Y. Morris, A.M. Mustapeng, J. Niogret, T.H. Pham, U.G.A.I. Sirisena, and D. Rubinoff. 2020. DNA barcodes and reliable molecular identifications in a diverse group of invasive pests: lessons from Bactrocera fruit flies on variation across the COI gene, introgression, and standardization. bioRxiv preprint.</w:t>
            </w:r>
          </w:p>
          <w:p w14:paraId="0116EC24" w14:textId="579F20B7" w:rsidR="00E27820" w:rsidRDefault="006C380D" w:rsidP="00F22AB2">
            <w:pPr>
              <w:pStyle w:val="IPPArialFootnote"/>
              <w:ind w:left="0" w:firstLine="0"/>
              <w:rPr>
                <w:rFonts w:ascii="Gill Sans MT" w:hAnsi="Gill Sans MT"/>
                <w:sz w:val="22"/>
                <w:szCs w:val="22"/>
              </w:rPr>
            </w:pPr>
            <w:hyperlink r:id="rId16" w:history="1">
              <w:r w:rsidR="00E27820" w:rsidRPr="006F0DDB">
                <w:rPr>
                  <w:rStyle w:val="Hyperlink"/>
                  <w:rFonts w:ascii="Gill Sans MT" w:hAnsi="Gill Sans MT"/>
                  <w:szCs w:val="22"/>
                </w:rPr>
                <w:t>https://doi.org/10.1101/2020.11.23.394510</w:t>
              </w:r>
            </w:hyperlink>
          </w:p>
          <w:p w14:paraId="7ADC44A1" w14:textId="590306D1"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73 Leblanc, L., J. Shepard, C. Evans, and E. Hitchings. 2020. Butterflies of Idaho. Educative poster. University of Idaho. William F. Barr Entomological Museum. DOI: 10.13140/RG.2.2.32946.96962 72 Doorenweerd, C., L. Leblanc, Y.F. Hsu, C.L. Huang, Y.C. Lin, M. San Jose, and D. Rubinoff. 2019. Taiwan’s Dacini fruit flies: rare endemics and abundant pests, along altitudinal gradients. Pacific Science. 73: 35-59. </w:t>
            </w:r>
            <w:hyperlink r:id="rId17" w:history="1">
              <w:r w:rsidRPr="006F0DDB">
                <w:rPr>
                  <w:rStyle w:val="Hyperlink"/>
                  <w:rFonts w:ascii="Gill Sans MT" w:hAnsi="Gill Sans MT"/>
                  <w:szCs w:val="22"/>
                </w:rPr>
                <w:t>https://doi.org/10.2984/73.1.3</w:t>
              </w:r>
            </w:hyperlink>
          </w:p>
          <w:p w14:paraId="4825431B" w14:textId="1BB13250"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71 Hossain, M.A., L. Leblanc, M. Momen, M.A. Bari, and S.A. Khan. 2019. Seasonal Abundance of economically Important Fruit Flies (Diptera: Tephritidae: Dacinae) in Bangladesh, in Relation to Abiotic Factors and Host Plants. Proceedings the Hawaiian Entomological Society. 51(2): 25–37. </w:t>
            </w:r>
            <w:hyperlink r:id="rId18" w:history="1">
              <w:r w:rsidRPr="006F0DDB">
                <w:rPr>
                  <w:rStyle w:val="Hyperlink"/>
                  <w:rFonts w:ascii="Gill Sans MT" w:hAnsi="Gill Sans MT"/>
                  <w:szCs w:val="22"/>
                </w:rPr>
                <w:t>http://hdl.handle.net/10125/65002</w:t>
              </w:r>
            </w:hyperlink>
          </w:p>
          <w:p w14:paraId="14C65796" w14:textId="77E3F7AF"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70 Leblanc, L., B.P. Bhandari, L.N. Aryal, and S. Bista. 2019. New Country Records and Annotated Checklist of the Dacine Fruit Flies (Diptera: Tephritidae: Dacini) of Nepal. Proceedings the Hawaiian Entomological Society. 51(2): 39–46. </w:t>
            </w:r>
            <w:hyperlink r:id="rId19" w:history="1">
              <w:r w:rsidRPr="006F0DDB">
                <w:rPr>
                  <w:rStyle w:val="Hyperlink"/>
                  <w:rFonts w:ascii="Gill Sans MT" w:hAnsi="Gill Sans MT"/>
                  <w:szCs w:val="22"/>
                </w:rPr>
                <w:t>http://hdl.handle.net/10125/65823</w:t>
              </w:r>
            </w:hyperlink>
          </w:p>
          <w:p w14:paraId="581812B2" w14:textId="7FA1DF7E"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69 Leblanc, L., M.A. Hossain, C. Doorenweerd, S.A. Khan, M. Momen, M. San Jose, and D. Rubinoff. 2019. Six years of fruit fly surveys in Bangladesh: a new species, 33 new country records and recent discovery of the highly invasive Bactrocera carambolae (Diptera, Tephritidae). Zookeys. 876: 87–109. </w:t>
            </w:r>
            <w:hyperlink r:id="rId20" w:history="1">
              <w:r w:rsidRPr="006F0DDB">
                <w:rPr>
                  <w:rStyle w:val="Hyperlink"/>
                  <w:rFonts w:ascii="Gill Sans MT" w:hAnsi="Gill Sans MT"/>
                  <w:szCs w:val="22"/>
                </w:rPr>
                <w:t>https://zookeys.pensoft.net/article/38096/</w:t>
              </w:r>
            </w:hyperlink>
          </w:p>
          <w:p w14:paraId="33764336" w14:textId="0007ECC6"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68 Doorenweerd, C., L. Leblanc, A.L. Norrbom, M. San Jose, and D. Rubinoff. 2018. A global checklist of the 932 fruit fly species in the tribe Dacini (Diptera, Tephritidae). ZooKeys 730: 19–56. </w:t>
            </w:r>
            <w:hyperlink r:id="rId21" w:history="1">
              <w:r w:rsidRPr="006F0DDB">
                <w:rPr>
                  <w:rStyle w:val="Hyperlink"/>
                  <w:rFonts w:ascii="Gill Sans MT" w:hAnsi="Gill Sans MT"/>
                  <w:szCs w:val="22"/>
                </w:rPr>
                <w:t>https://zookeys.pensoft.net/article/21786/</w:t>
              </w:r>
            </w:hyperlink>
          </w:p>
          <w:p w14:paraId="3F08A240" w14:textId="4B130F1E"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67 Doorenweerd, C., and L. Leblanc. 2018. Unusual Dark Forms of the Solanum Fruit Fly Bactrocera latifrons (Hendel) in Hawaii (Tephritidae: Dacini). Proceedings the Hawaiian Entomological Society. 50: 17–23. </w:t>
            </w:r>
            <w:hyperlink r:id="rId22" w:history="1">
              <w:r w:rsidRPr="006F0DDB">
                <w:rPr>
                  <w:rStyle w:val="Hyperlink"/>
                  <w:rFonts w:ascii="Gill Sans MT" w:hAnsi="Gill Sans MT"/>
                  <w:szCs w:val="22"/>
                </w:rPr>
                <w:t>http://hdl.handle.net/10125/56048</w:t>
              </w:r>
            </w:hyperlink>
          </w:p>
          <w:p w14:paraId="003C5B9A" w14:textId="3537CBA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66 Dupuis, J.R., S.B. Sim, M. San Jose, L. Leblanc, M.A. Hossain, D. Rubinoff, and S.M. Geib. 2018. Population genomics and comparisons of selective signatures in two invasions of melon fly, Bactrocera cucurbitae (Diptera: Tephritidae). Biological Invasions. 20: 1211-1228. </w:t>
            </w:r>
            <w:hyperlink r:id="rId23" w:history="1">
              <w:r w:rsidRPr="006F0DDB">
                <w:rPr>
                  <w:rStyle w:val="Hyperlink"/>
                  <w:rFonts w:ascii="Gill Sans MT" w:hAnsi="Gill Sans MT"/>
                  <w:szCs w:val="22"/>
                </w:rPr>
                <w:t>https://link.springer.com/article/10.1007%2Fs10530-017-1621-z</w:t>
              </w:r>
            </w:hyperlink>
          </w:p>
          <w:p w14:paraId="6C832486" w14:textId="388D111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65 Leblanc, L., C. Doorenweerd, M. San Jose, H.T. Pham, and D. Rubinoff. 2018. Descriptions of four new species of Bactrocera and new country records highlight the high biodiversity of fruit flies in Vietnam (Diptera, Tephritidae, Dacinae). Zookeys. 797: 87-115. </w:t>
            </w:r>
            <w:hyperlink r:id="rId24" w:history="1">
              <w:r w:rsidRPr="006F0DDB">
                <w:rPr>
                  <w:rStyle w:val="Hyperlink"/>
                  <w:rFonts w:ascii="Gill Sans MT" w:hAnsi="Gill Sans MT"/>
                  <w:szCs w:val="22"/>
                </w:rPr>
                <w:t>https://zookeys.pensoft.net/article/29138/</w:t>
              </w:r>
            </w:hyperlink>
          </w:p>
          <w:p w14:paraId="3C8B9C52" w14:textId="16D5CBD8"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64 Leblanc, L., C. Doorenweerd, M. San Jose, U.G.A.I. Sirisena, K.S. Hemachandra, and D. Rubinoff. 2018. Description of a new species of Dacus from Sri Lanka (Diptera, Tephritidae, Dacinae), and new country distribution records. Zookeys. 795: 105-114. </w:t>
            </w:r>
            <w:hyperlink r:id="rId25" w:history="1">
              <w:r w:rsidRPr="006F0DDB">
                <w:rPr>
                  <w:rStyle w:val="Hyperlink"/>
                  <w:rFonts w:ascii="Gill Sans MT" w:hAnsi="Gill Sans MT"/>
                  <w:szCs w:val="22"/>
                </w:rPr>
                <w:t>https://zookeys.pensoft.net/article/29140/</w:t>
              </w:r>
            </w:hyperlink>
          </w:p>
          <w:p w14:paraId="2B2E8899" w14:textId="22F9D631"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63 Leblanc, L., and R.I. Vargas† 2018. In memoriam: From cotton farming to the Congressional Gold Medal: the career and legacy of Ernest James Harris (1928-2018). Proceedings the Hawaiian Entomological Society. 50: i-iv. </w:t>
            </w:r>
            <w:hyperlink r:id="rId26" w:history="1">
              <w:r w:rsidRPr="006F0DDB">
                <w:rPr>
                  <w:rStyle w:val="Hyperlink"/>
                  <w:rFonts w:ascii="Gill Sans MT" w:hAnsi="Gill Sans MT"/>
                  <w:szCs w:val="22"/>
                </w:rPr>
                <w:t>http://hdl.handle.net/10125/59212</w:t>
              </w:r>
            </w:hyperlink>
          </w:p>
          <w:p w14:paraId="7D443A2F" w14:textId="659ADC88"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62 San Jose, M., C. Doorenweerd, L. Leblanc, N. Barr, S. Geib, and D. Rubinoff. 2018. Incongruence between molecules and morphology: a seven-gene phylogeny of Dacini fruit flies paves the way for reclassification (Diptera: Tephritidae), Molecular Phylogenetics and Evolution. 121: 139-149. </w:t>
            </w:r>
            <w:hyperlink r:id="rId27" w:history="1">
              <w:r w:rsidRPr="006F0DDB">
                <w:rPr>
                  <w:rStyle w:val="Hyperlink"/>
                  <w:rFonts w:ascii="Gill Sans MT" w:hAnsi="Gill Sans MT"/>
                  <w:szCs w:val="22"/>
                </w:rPr>
                <w:t>https://doi.org/10.1016/j.ympev.2017.12.001</w:t>
              </w:r>
            </w:hyperlink>
          </w:p>
          <w:p w14:paraId="6928CCC3" w14:textId="010B393B"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61 San Jose, M., C. Doorenweerd, L. Leblanc, N. Barr, S. Geib, and D. Rubinoff. 2018. Tracking the origins of fly invasions; using mitochondrial haplotype diversity to identify potential source populations in two genetically intertwined fruit fly species (Bactrocera carambolae and Bactrocera dorsalis [Diptera: Tephritidae]). Journal of Economic Entomology. 111: 2914-2926. </w:t>
            </w:r>
            <w:hyperlink r:id="rId28" w:history="1">
              <w:r w:rsidRPr="006F0DDB">
                <w:rPr>
                  <w:rStyle w:val="Hyperlink"/>
                  <w:rFonts w:ascii="Gill Sans MT" w:hAnsi="Gill Sans MT"/>
                  <w:szCs w:val="22"/>
                </w:rPr>
                <w:t>https://doi.org/10.1093/jee/toy272</w:t>
              </w:r>
            </w:hyperlink>
          </w:p>
          <w:p w14:paraId="216B3993" w14:textId="269F4E86"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 60 Stark, J.D., L. Leblanc, R.F.L. Mau, and N.C. Manoukis. 2018. In memory of Roger Irvin Vargas (1947-2018). Proceedings the Hawaiian Entomological Society. 50: v-vii. Also published in 2019: American Entomologist. 65(1): 66-67. </w:t>
            </w:r>
            <w:hyperlink r:id="rId29" w:history="1">
              <w:r w:rsidRPr="006F0DDB">
                <w:rPr>
                  <w:rStyle w:val="Hyperlink"/>
                  <w:rFonts w:ascii="Gill Sans MT" w:hAnsi="Gill Sans MT"/>
                  <w:szCs w:val="22"/>
                </w:rPr>
                <w:t>http://hdl.handle.net/10125/59374</w:t>
              </w:r>
            </w:hyperlink>
          </w:p>
          <w:p w14:paraId="0FEE4B66" w14:textId="4894261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59 Willbrand, B., D. Pfeiffer, L. Leblanc, and A Yassin. 2018. First Report of African Fig Fly, Zaprionus indianus Gupta (Diptera: Drosophilidae), on the Island of Maui, Hawaii, USA, in 2017 and Potential Impacts to the Hawaiian Entomofauna. Proceedings the Hawaiian Entomological Society. 50: 55–65. </w:t>
            </w:r>
            <w:hyperlink r:id="rId30" w:history="1">
              <w:r w:rsidRPr="006F0DDB">
                <w:rPr>
                  <w:rStyle w:val="Hyperlink"/>
                  <w:rFonts w:ascii="Gill Sans MT" w:hAnsi="Gill Sans MT"/>
                  <w:szCs w:val="22"/>
                </w:rPr>
                <w:t>http://hdl.handle.net/10125/59215</w:t>
              </w:r>
            </w:hyperlink>
          </w:p>
          <w:p w14:paraId="01C0EFD9" w14:textId="768673FE"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58 Seltmann, K.C., N.S. Cobb, L.F. Gall, C.R. Bartlett, M.A. Basham, I. Betancourt, C. Bills, B. Brandt, R.L. Brown, C. Bundy, M.S. Caterino, C. Chapman, A. Cognato, J. Colby, S.P. Cook, K.M. Daly, L.A. Dyer, N.M. Franz, J.K. Gelhaus, C.C. Grinter, C.E. Harp, R.L. Hawkins, S.L. Heydon, G.M. Hill, S. Huber, N. Johnson, A.Y. Kawahara, L.S. Kimsey, B.C. Kondratieff, F.T. Krell, L. Leblanc, S. Lee, C.J. Marshall, L.M. McCabe, J.V. McHugh, K.L. Menard, P.A. Opler, N. Palffy-Muhoray, N. Pardikes, M.A. Peterson, N.E. pierce, A. Poremski, D.S. Sykes, J.D. Weintraub, D. Wikle, J.M. Zaspel, and G. Zolnerowich. 2017. LepNet: The Lepidoptera of North America Network. Zootaxa. 4247 (1): 073–077. </w:t>
            </w:r>
            <w:hyperlink r:id="rId31" w:history="1">
              <w:r w:rsidRPr="006F0DDB">
                <w:rPr>
                  <w:rStyle w:val="Hyperlink"/>
                  <w:rFonts w:ascii="Gill Sans MT" w:hAnsi="Gill Sans MT"/>
                  <w:szCs w:val="22"/>
                </w:rPr>
                <w:t>https://www.biotaxa.org/Zootaxa/article/view/zootaxa.4247.1.10</w:t>
              </w:r>
            </w:hyperlink>
          </w:p>
          <w:p w14:paraId="51DBD1D9" w14:textId="1F1CD6CE"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57 Vargas, R.I., S.K. Souder, L. Leblanc, J.E. Banks, and J.D. Stark. 2017. 11.4 Integration of Biopesticides with Natural Enemies for Control of Tropical Fruit Flies (Diptera: Tephritidae). Pp. 172-174 In Mason, P.G., D.R. Gillespie, and C. Vincent (eds.). Proceedings of the 5th International Symposium on biological control of arthropods. Langkawi, Malaysia, September 11-15, 2017. CAB International. </w:t>
            </w:r>
            <w:hyperlink r:id="rId32" w:history="1">
              <w:r w:rsidRPr="006F0DDB">
                <w:rPr>
                  <w:rStyle w:val="Hyperlink"/>
                  <w:rFonts w:ascii="Gill Sans MT" w:hAnsi="Gill Sans MT"/>
                  <w:szCs w:val="22"/>
                </w:rPr>
                <w:t>https://www.cabi.org/cabebooks/ebook/20173267483</w:t>
              </w:r>
            </w:hyperlink>
          </w:p>
          <w:p w14:paraId="36234404"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56 Leblanc, L., M. San Jose, M.G. Wright, and D. Rubinoff. 2016. Declines in biodiversity and the abundance of pest species across land use gradients in Southeast Asia. Landscape Ecology. 31: 505-516. https://link.springer.com/article/10.1007%2Fs10980-015-0276-3</w:t>
            </w:r>
          </w:p>
          <w:p w14:paraId="357B33B6" w14:textId="3069564F"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55 Vargas, R.I., L. Leblanc, M. McKenney, B. Mackey, E.J. Harris, and K. Badji. 2016. Rearing Fopius arisanus (Sonan) (Hymenoptera: Braconidae) on Mediterranean Fruit Fly and its Introduction into Senegal against Oriental Fruit Fly (Diptera: Tephritidae). Proceedings of the Hawaiian Entomological Society. 48: 85-94. </w:t>
            </w:r>
            <w:hyperlink r:id="rId33" w:history="1">
              <w:r w:rsidRPr="006F0DDB">
                <w:rPr>
                  <w:rStyle w:val="Hyperlink"/>
                  <w:rFonts w:ascii="Gill Sans MT" w:hAnsi="Gill Sans MT"/>
                  <w:szCs w:val="22"/>
                </w:rPr>
                <w:t>http://hdl.handle.net/10125/42757</w:t>
              </w:r>
            </w:hyperlink>
          </w:p>
          <w:p w14:paraId="6BC9B8CC"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54 Vargas, R.I., J.C. Piñero, L. Leblanc, N.C. Manoukis and R.F.L. Mau.</w:t>
            </w:r>
          </w:p>
          <w:p w14:paraId="47C3F188"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2016.</w:t>
            </w:r>
          </w:p>
          <w:p w14:paraId="350C11EE" w14:textId="5420D463"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Area-wide management of fruit flies (Diptera: Tephritidae) in Hawaii. Ekesi S, S. Mohamed, and M. Meyer (Eds.) In: Fruit Flies Research and Development in Africa-Towards a Sustainable Management Strategy to Improve Horticulture. Springer Books. Pp. 673-694. </w:t>
            </w:r>
            <w:hyperlink r:id="rId34" w:history="1">
              <w:r w:rsidRPr="006F0DDB">
                <w:rPr>
                  <w:rStyle w:val="Hyperlink"/>
                  <w:rFonts w:ascii="Gill Sans MT" w:hAnsi="Gill Sans MT"/>
                  <w:szCs w:val="22"/>
                </w:rPr>
                <w:t>https://link.springer.com/chapter/10.1007/978-3-319-43226-7_29</w:t>
              </w:r>
            </w:hyperlink>
          </w:p>
          <w:p w14:paraId="6DFA8145" w14:textId="0A80C2F1"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53 Khan, M., L. Leblanc, M.A. Bari, and R.I. Vargas. 2015. First record of the fruit fly Bactrocera (Bactrocera) nigrofemoralis White &amp; Tsuruta (Diptera: Tephritidae) in Bangladesh. Journal of Entomology and Zoology Studies. 3: 387-389. </w:t>
            </w:r>
            <w:hyperlink r:id="rId35" w:history="1">
              <w:r w:rsidRPr="006F0DDB">
                <w:rPr>
                  <w:rStyle w:val="Hyperlink"/>
                  <w:rFonts w:ascii="Gill Sans MT" w:hAnsi="Gill Sans MT"/>
                  <w:szCs w:val="22"/>
                </w:rPr>
                <w:t>https://www.entomoljournal.com/archives/?year=2015&amp;vol=3&amp;issue=5&amp;ArticleId=703</w:t>
              </w:r>
            </w:hyperlink>
          </w:p>
          <w:p w14:paraId="72A1B5CF" w14:textId="08C35D63"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52 Leblanc, L., H. Fay, F. Sengebau, M. San Jose, D. Rubinoff, and R. Pereira. 2015. A survey of fruit flies (Diptera: Tephritidae: Dacinae) and their Opiine parasitoids (Hymenoptera: Braconidae) in Palau. Proceedings of the Hawaiian Entomological Society. 47: 55-66. </w:t>
            </w:r>
            <w:hyperlink r:id="rId36" w:history="1">
              <w:r w:rsidRPr="006F0DDB">
                <w:rPr>
                  <w:rStyle w:val="Hyperlink"/>
                  <w:rFonts w:ascii="Gill Sans MT" w:hAnsi="Gill Sans MT"/>
                  <w:szCs w:val="22"/>
                </w:rPr>
                <w:t>http://hdl.handle.net/10125/38673</w:t>
              </w:r>
            </w:hyperlink>
          </w:p>
          <w:p w14:paraId="70145EE3" w14:textId="49E25D88"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51 Leblanc, L., M. San Jose, N. Barr, and D. Rubinoff. 2015. A phylogenetic assessment of the polyphyletic nature and intraspecific color polymorphism in the Bactrocera dorsalis complex (Diptera, Tephritidae). Zookeys. 540: 339-367. </w:t>
            </w:r>
            <w:hyperlink r:id="rId37" w:history="1">
              <w:r w:rsidRPr="006F0DDB">
                <w:rPr>
                  <w:rStyle w:val="Hyperlink"/>
                  <w:rFonts w:ascii="Gill Sans MT" w:hAnsi="Gill Sans MT"/>
                  <w:szCs w:val="22"/>
                </w:rPr>
                <w:t>https://zookeys.pensoft.net/article/6017/</w:t>
              </w:r>
            </w:hyperlink>
          </w:p>
          <w:p w14:paraId="1D797F03" w14:textId="0C2AF796"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50 Leblanc, L., M. San Jose, B.P. Bhandari, C.A. Tauber, and D. Rubinoff. 2015. Attraction of lacewings (Neuroptera: Chrysopidae) to methyl eugenol in Asia. Proceedings of the Hawaiian Entomological Society. 47: 67-70. </w:t>
            </w:r>
            <w:hyperlink r:id="rId38" w:history="1">
              <w:r w:rsidRPr="006F0DDB">
                <w:rPr>
                  <w:rStyle w:val="Hyperlink"/>
                  <w:rFonts w:ascii="Gill Sans MT" w:hAnsi="Gill Sans MT"/>
                  <w:szCs w:val="22"/>
                </w:rPr>
                <w:t>http://hdl.handle.net/10125/38674</w:t>
              </w:r>
            </w:hyperlink>
          </w:p>
          <w:p w14:paraId="7B6A2932" w14:textId="6768EC6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49 Leblanc, L., M. San Jose, and D. Rubinoff. 2015. Description of a new species and new country distribution records of Bactrocera (Diptera: Tephritidae: Dacinae) from Cambodia. Zootaxa. 4012 (3): 593-600. </w:t>
            </w:r>
            <w:hyperlink r:id="rId39" w:history="1">
              <w:r w:rsidRPr="006F0DDB">
                <w:rPr>
                  <w:rStyle w:val="Hyperlink"/>
                  <w:rFonts w:ascii="Gill Sans MT" w:hAnsi="Gill Sans MT"/>
                  <w:szCs w:val="22"/>
                </w:rPr>
                <w:t>https://www.biotaxa.org/Zootaxa/article/view/zootaxa.4012.3.12</w:t>
              </w:r>
            </w:hyperlink>
          </w:p>
          <w:p w14:paraId="5B24B035" w14:textId="3F427DD1"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48 Vargas, R.I., J.C. Piñero, and L. Leblanc. 2015. An Overview of Pest Species of Bactrocera Fruit Flies (Diptera: Tephritidae) and the Integration of Biopesticides with Other Biological Approaches for Their Management with a Focus on the Pacific Region. Insects. 6: 297-318. </w:t>
            </w:r>
            <w:hyperlink r:id="rId40" w:history="1">
              <w:r w:rsidRPr="006F0DDB">
                <w:rPr>
                  <w:rStyle w:val="Hyperlink"/>
                  <w:rFonts w:ascii="Gill Sans MT" w:hAnsi="Gill Sans MT"/>
                  <w:szCs w:val="22"/>
                </w:rPr>
                <w:t>https://www.mdpi.com/2075-4450/6/2/297</w:t>
              </w:r>
            </w:hyperlink>
          </w:p>
          <w:p w14:paraId="7CA10358" w14:textId="74E1968F"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47 Schutze, M.K., N. Aketarawong, W. Amornsak. K.F. Armstrong, A.A. Augustinos, N. Barr, W. Bo, K. Bourtzis, L.M. Boykin, C. Cáceres, S.L. Cameron, T.A. Chapman, S. Chinvinijkul, A. Chomič, M. De Meyer, E. Drosopoulou, A. Englezou, S. Ekesi, A. Gariou-Papalexiou, S.M. Geib, D. Hailstones, M. Hasanuzzaman, D. Haymer, A.K.W. Hee, J. Hendrichs, A. Jessup, Q. Ji, F.M. Khamis, M.N. Krosch, L. Leblanc, K. Mahmood, A.R. Malacrida, P. Mavragani-Tsipidou, M. Mwatawala, R. Nishida, H. Ono, J. Reyes, D. Rubinoff, M. San Jose, T.E. Shelly, S. Srikachar, K.H. Tan, S. Thanaphum, I. Haq, S. Vijaysegaran, S.L. Wee, F. Yesmin, A. Zacharopoulou, and A.R. Clarke. 2015. Synonymization of key pest species within the Bactrocera dorsalis species complex (Diptera: 3 Tephritidae): taxonomic changes based on 20 years of integrative morphological, molecular, 4 cytogenetic, behavioral, and chemoecological data. Systematic Entomology. 40:456-471. </w:t>
            </w:r>
            <w:hyperlink r:id="rId41" w:history="1">
              <w:r w:rsidRPr="006F0DDB">
                <w:rPr>
                  <w:rStyle w:val="Hyperlink"/>
                  <w:rFonts w:ascii="Gill Sans MT" w:hAnsi="Gill Sans MT"/>
                  <w:szCs w:val="22"/>
                </w:rPr>
                <w:t>https://onlinelibrary.wiley.com/doi/full/10.1111/syen.12113</w:t>
              </w:r>
            </w:hyperlink>
          </w:p>
          <w:p w14:paraId="4ED78375" w14:textId="0D59F1C6"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46 Leblanc, L., S. Graham, S. McNeil, K. Pohlman, M. Dinneen, and B. Fujita 2014. Abundance and seasonal occurrence of pest fruit flies (Diptera: Tephritidae) in residential and rural areas of Oahu (Hawaiian Islands). Proceedings of the Hawaiian Entomological Society. 46: 9-24. </w:t>
            </w:r>
            <w:hyperlink r:id="rId42" w:history="1">
              <w:r w:rsidRPr="006F0DDB">
                <w:rPr>
                  <w:rStyle w:val="Hyperlink"/>
                  <w:rFonts w:ascii="Gill Sans MT" w:hAnsi="Gill Sans MT"/>
                  <w:szCs w:val="22"/>
                </w:rPr>
                <w:t>http://hdl.handle.net/10125/25001</w:t>
              </w:r>
            </w:hyperlink>
          </w:p>
          <w:p w14:paraId="35E4AA6E" w14:textId="4E9CFC4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45 Leblanc, L., M.A. Hossain, S.A. Khan, M. San Jose, and D. Rubinoff. 2014. Additions to the fruit fly fauna (Diptera: Tephritidae: Dacinae) of Bangladesh, with a key to the species. Proceedings of the Hawaiian Entomological Society. 46: 31-40. </w:t>
            </w:r>
            <w:hyperlink r:id="rId43" w:history="1">
              <w:r w:rsidRPr="006F0DDB">
                <w:rPr>
                  <w:rStyle w:val="Hyperlink"/>
                  <w:rFonts w:ascii="Gill Sans MT" w:hAnsi="Gill Sans MT"/>
                  <w:szCs w:val="22"/>
                </w:rPr>
                <w:t>http://hdl.handle.net/10125/34441</w:t>
              </w:r>
            </w:hyperlink>
          </w:p>
          <w:p w14:paraId="442CEB4C" w14:textId="30D85274"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44 Barr, N.B., L.A. Ledezma, L. Leblanc, M. San Jose, D. Rubinoff, S.M. Geib, B. Fujita, D. Bartels, D. Garza, P. Kerr, M. Hauser, and S. Gaimari. 2014. Genetic diversity of Bactrocera dorsalis (Diptera: Tephritidae) on the Hawaiian Islands: Implications for an introduction pathway into California. Journal of Economic Entomology. 107: 1946-1958. </w:t>
            </w:r>
            <w:hyperlink r:id="rId44" w:history="1">
              <w:r w:rsidRPr="006F0DDB">
                <w:rPr>
                  <w:rStyle w:val="Hyperlink"/>
                  <w:rFonts w:ascii="Gill Sans MT" w:hAnsi="Gill Sans MT"/>
                  <w:szCs w:val="22"/>
                </w:rPr>
                <w:t>https://academic.oup.com/jee/article/107/5/1946/810592</w:t>
              </w:r>
            </w:hyperlink>
            <w:r>
              <w:rPr>
                <w:rFonts w:ascii="Gill Sans MT" w:hAnsi="Gill Sans MT"/>
                <w:sz w:val="22"/>
                <w:szCs w:val="22"/>
              </w:rPr>
              <w:t xml:space="preserve"> </w:t>
            </w:r>
          </w:p>
          <w:p w14:paraId="0FE36ECB" w14:textId="77878808"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43 Stark, J.D., R.I. Vargas, S.K. Souder, A.J. Fox, T.R. Smith, L. Leblanc, and B. Mackey. 2014. Simulated field applications of insecticide soil drenches for control of tephritid fruit flies. Biopesticides International. 10: 136-142. </w:t>
            </w:r>
            <w:hyperlink r:id="rId45" w:history="1">
              <w:r w:rsidRPr="006F0DDB">
                <w:rPr>
                  <w:rStyle w:val="Hyperlink"/>
                  <w:rFonts w:ascii="Gill Sans MT" w:hAnsi="Gill Sans MT"/>
                  <w:szCs w:val="22"/>
                </w:rPr>
                <w:t>https://www.researchgate.net/publication/274779864_Simulated_Field_Applications_of_Insecticide_Soil_Drenches_for_Control_of_Tephritid_Fruit_Flies</w:t>
              </w:r>
            </w:hyperlink>
          </w:p>
          <w:p w14:paraId="527A7064" w14:textId="257AA35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42 Vargas, R.I., L. Leblanc, J.C. Pinero, and K.M. Hoffman. 2014. Male annihilation, past, present, and future. Pp. 493-511 in: Shelly T., N. Epsky, E.B. Jang, J. Reyes-Flores, and R. Vargas (Eds.). Trapping tephritid fruit flies. Lures, area-wide programs, and trade implications. Springer. </w:t>
            </w:r>
            <w:hyperlink r:id="rId46" w:history="1">
              <w:r w:rsidRPr="006F0DDB">
                <w:rPr>
                  <w:rStyle w:val="Hyperlink"/>
                  <w:rFonts w:ascii="Gill Sans MT" w:hAnsi="Gill Sans MT"/>
                  <w:szCs w:val="22"/>
                </w:rPr>
                <w:t>https://www.researchgate.net/publication/267269887_Male_Annihilation_Past_Present_and_Future</w:t>
              </w:r>
            </w:hyperlink>
          </w:p>
          <w:p w14:paraId="4B811FE8" w14:textId="6CD984B1"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41 Leblanc, L., D. Rubinoff, and M.G. Wright. 2013. Conservation implications of changes in endemic Hawaiian Drosophilidae biodiversity across native, alien, and agricultural land use gradients. PLoS ONE 8(5): e62464. </w:t>
            </w:r>
            <w:hyperlink r:id="rId47" w:history="1">
              <w:r w:rsidRPr="006F0DDB">
                <w:rPr>
                  <w:rStyle w:val="Hyperlink"/>
                  <w:rFonts w:ascii="Gill Sans MT" w:hAnsi="Gill Sans MT"/>
                  <w:szCs w:val="22"/>
                </w:rPr>
                <w:t>https://journals.plos.org/plosone/article?id=10.1371/journal.pone.0062464</w:t>
              </w:r>
            </w:hyperlink>
          </w:p>
          <w:p w14:paraId="4AD10B87" w14:textId="6FC461B3"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40 Leblanc, L., S. Graham, K. Pohlman, and B. Fujita. 2013. Protaetia orientalis (Coleoptera: Scarabaeidae) attracted to methyl eugenol fruit fly lure. Proceedings of the Hawaiian Entomological Society. 45: 45-48. </w:t>
            </w:r>
            <w:hyperlink r:id="rId48" w:history="1">
              <w:r w:rsidRPr="006F0DDB">
                <w:rPr>
                  <w:rStyle w:val="Hyperlink"/>
                  <w:rFonts w:ascii="Gill Sans MT" w:hAnsi="Gill Sans MT"/>
                  <w:szCs w:val="22"/>
                </w:rPr>
                <w:t>http://hdl.handle.net/10125/31002</w:t>
              </w:r>
            </w:hyperlink>
            <w:r>
              <w:rPr>
                <w:rFonts w:ascii="Gill Sans MT" w:hAnsi="Gill Sans MT"/>
                <w:sz w:val="22"/>
                <w:szCs w:val="22"/>
              </w:rPr>
              <w:t xml:space="preserve"> </w:t>
            </w:r>
          </w:p>
          <w:p w14:paraId="27743663" w14:textId="5EFBE0C2"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39 Leblanc, L., M.A. Hossain, S.A. Khan, M. San Jose, and D. Rubinoff. 2013. A preliminary survey of the fruit flies (Diptera: Tephritidae: Dacinae) of Bangladesh. Proceedings of the Hawaiian Entomological Society. 45: 51-58. </w:t>
            </w:r>
            <w:hyperlink r:id="rId49" w:history="1">
              <w:r w:rsidRPr="006F0DDB">
                <w:rPr>
                  <w:rStyle w:val="Hyperlink"/>
                  <w:rFonts w:ascii="Gill Sans MT" w:hAnsi="Gill Sans MT"/>
                  <w:szCs w:val="22"/>
                </w:rPr>
                <w:t>http://hdl.handle.net/10125/31004</w:t>
              </w:r>
            </w:hyperlink>
            <w:r>
              <w:rPr>
                <w:rFonts w:ascii="Gill Sans MT" w:hAnsi="Gill Sans MT"/>
                <w:sz w:val="22"/>
                <w:szCs w:val="22"/>
              </w:rPr>
              <w:t xml:space="preserve"> </w:t>
            </w:r>
          </w:p>
          <w:p w14:paraId="1E651FA0" w14:textId="5BE5035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38 Leblanc, L., E. Tora Vueti, and A.J. Allwood. 2013. Host plant records for fruit flies (Diptera: Tephritidae: Dacini) in the Pacific Islands: 2. Infestation statistics on economic hosts. Proceedings of the Hawaiian Entomological Society. 45: 83-117. </w:t>
            </w:r>
            <w:hyperlink r:id="rId50" w:history="1">
              <w:r w:rsidRPr="006F0DDB">
                <w:rPr>
                  <w:rStyle w:val="Hyperlink"/>
                  <w:rFonts w:ascii="Gill Sans MT" w:hAnsi="Gill Sans MT"/>
                  <w:szCs w:val="22"/>
                </w:rPr>
                <w:t>http://hdl.handle.net/10125/31008</w:t>
              </w:r>
            </w:hyperlink>
          </w:p>
          <w:p w14:paraId="117B1DF4" w14:textId="7BBE0F6C"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37 Leblanc, L., R.I. Vargas, and R. Putoa. 2013. From eradication to containment: invasion of French Polynesia by Bactrocera dorsalis (Hendel) (Diptera: Tephritidae) and releases of natural enemies: a 17-year case study. Proceedings of the Hawaiian Entomological Society. 45: 31-43. </w:t>
            </w:r>
            <w:hyperlink r:id="rId51" w:history="1">
              <w:r w:rsidRPr="006F0DDB">
                <w:rPr>
                  <w:rStyle w:val="Hyperlink"/>
                  <w:rFonts w:ascii="Gill Sans MT" w:hAnsi="Gill Sans MT"/>
                  <w:szCs w:val="22"/>
                </w:rPr>
                <w:t>http://hdl.handle.net/10125/31001</w:t>
              </w:r>
            </w:hyperlink>
          </w:p>
          <w:p w14:paraId="0F0793B8" w14:textId="456294E0"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36 San Jose, M., L. Leblanc, S.M. Geib, and D. Rubinoff. 2013. An evaluation of the species status of Bactrocera invadens and the systematics of the Bactrocera dorsalis (Diptera: Tephritidae) complex. Annals of the Entomological Society of America. 106: 684-694. </w:t>
            </w:r>
            <w:hyperlink r:id="rId52" w:history="1">
              <w:r w:rsidRPr="006F0DDB">
                <w:rPr>
                  <w:rStyle w:val="Hyperlink"/>
                  <w:rFonts w:ascii="Gill Sans MT" w:hAnsi="Gill Sans MT"/>
                  <w:szCs w:val="22"/>
                </w:rPr>
                <w:t>https://academic.oup.com/aesa/article/106/6/684/2758532</w:t>
              </w:r>
            </w:hyperlink>
          </w:p>
          <w:p w14:paraId="03A39F75" w14:textId="71F62BE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35 Vargas, R.I., J.D. Stark, J. Banks, L. Leblanc, N.C. Manoukis, and S. Peck 2013. Spatial dynamics of two oriental fruit fly (Diptera: Tephritidae) parasitoids, Fopius arisanus and Diachasmimorpha longicaudata (Hymenoptera: Braconidae), in a guava orchard in Hawaii. Environmental Entomology. 42: 888-901. </w:t>
            </w:r>
            <w:hyperlink r:id="rId53" w:history="1">
              <w:r w:rsidRPr="006F0DDB">
                <w:rPr>
                  <w:rStyle w:val="Hyperlink"/>
                  <w:rFonts w:ascii="Gill Sans MT" w:hAnsi="Gill Sans MT"/>
                  <w:szCs w:val="22"/>
                </w:rPr>
                <w:t>https://academic.oup.com/ee/article/42/5/888/373150</w:t>
              </w:r>
            </w:hyperlink>
          </w:p>
          <w:p w14:paraId="3B7A0CF8" w14:textId="0BFFA85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34 Leblanc, L., B. Fujita, S.H. Stein, and W.K. Sawamura. 2012. Trapping records of fruit fly pest species (Diptera: Tephritidae) on Oahu (Hawaiian Islands): analysis of spatial population trends. Proceedings of the Hawaiian Entomological Society. 44: 89-97. </w:t>
            </w:r>
            <w:hyperlink r:id="rId54" w:history="1">
              <w:r w:rsidRPr="006F0DDB">
                <w:rPr>
                  <w:rStyle w:val="Hyperlink"/>
                  <w:rFonts w:ascii="Gill Sans MT" w:hAnsi="Gill Sans MT"/>
                  <w:szCs w:val="22"/>
                </w:rPr>
                <w:t>http://hdl.handle.net/10125/25467</w:t>
              </w:r>
            </w:hyperlink>
          </w:p>
          <w:p w14:paraId="273E6AE0" w14:textId="69EA0704"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33 Leblanc, L., E. Tora Vueti, R.A.I. Drew, and A.J. Allwood. 2012. Host plant records for fruit flies (Diptera: Tephritidae: Dacini) in the Pacific Islands. Proceedings of the Hawaiian Entomological Society. 44: 11-53. </w:t>
            </w:r>
            <w:hyperlink r:id="rId55" w:history="1">
              <w:r w:rsidRPr="006F0DDB">
                <w:rPr>
                  <w:rStyle w:val="Hyperlink"/>
                  <w:rFonts w:ascii="Gill Sans MT" w:hAnsi="Gill Sans MT"/>
                  <w:szCs w:val="22"/>
                </w:rPr>
                <w:t>http://hdl.handle.net/10125/25459</w:t>
              </w:r>
            </w:hyperlink>
          </w:p>
          <w:p w14:paraId="538848AB" w14:textId="521C167E"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32 Vargas, R.I., L. Leblanc, E.J. Harris, and N.C. Manoukis. 2012. Regional suppression of Bactrocera fruit flies (Diptera: Tephritidae) in the Pacific through biological control and prospects for future introductions into other areas of the world. Insects. 3: 727-742. </w:t>
            </w:r>
            <w:hyperlink r:id="rId56" w:history="1">
              <w:r w:rsidRPr="006F0DDB">
                <w:rPr>
                  <w:rStyle w:val="Hyperlink"/>
                  <w:rFonts w:ascii="Gill Sans MT" w:hAnsi="Gill Sans MT"/>
                  <w:szCs w:val="22"/>
                </w:rPr>
                <w:t>https://www.mdpi.com/2075-4450/3/3/727</w:t>
              </w:r>
            </w:hyperlink>
          </w:p>
          <w:p w14:paraId="1A38C14F" w14:textId="1A97CB26"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31 Vargas, R.I., L. Leblanc, R. Putoa, and J.C. Piñero. 2012. Population dynamics of three Bactrocera spp. fruit flies (Diptera: Tephritidae) and two introduced natural enemies, Fopius arisanus (Sonan) and Diachasmimorpha longicaudata (Ashmead) (Hymenoptera: Braconidae), after an invasion by Bactrocera dorsalis (Hendel) in Tahiti. Biological Control. 60: 199-206. </w:t>
            </w:r>
            <w:hyperlink r:id="rId57" w:history="1">
              <w:r w:rsidRPr="006F0DDB">
                <w:rPr>
                  <w:rStyle w:val="Hyperlink"/>
                  <w:rFonts w:ascii="Gill Sans MT" w:hAnsi="Gill Sans MT"/>
                  <w:szCs w:val="22"/>
                </w:rPr>
                <w:t>https://www.sciencedirect.com/science/article/pii/S1049964411003008</w:t>
              </w:r>
            </w:hyperlink>
          </w:p>
          <w:p w14:paraId="13F0963D" w14:textId="4C592F72"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30 Leblanc, L., R.I. Vargas, B. Mackey, R. Putoa, and J.C. Piñero. 2011. Evaluation of Cue-Lure and Methyl Eugenol Solid Lure and Insecticide Dispensers for Fruit Fly (Diptera: Tephritidae) Monitoring and Control in Tahiti. Florida Entomologist. 94: 510-516. </w:t>
            </w:r>
            <w:hyperlink r:id="rId58" w:history="1">
              <w:r w:rsidRPr="006F0DDB">
                <w:rPr>
                  <w:rStyle w:val="Hyperlink"/>
                  <w:rFonts w:ascii="Gill Sans MT" w:hAnsi="Gill Sans MT"/>
                  <w:szCs w:val="22"/>
                </w:rPr>
                <w:t>https://bioone.org/journals/florida-entomologist/volume-94/issue-3/024.094.0315/Evaluation-of-Cue-Lure-and-Methyl-Eugenol-Solid-Lure-and/10.1653/024.094.0315.full</w:t>
              </w:r>
            </w:hyperlink>
          </w:p>
          <w:p w14:paraId="60B63EFB" w14:textId="147DFC90"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29 Harris, E.J., R.C. Bautista, R.I. Vargas, E.B. Jang, A. Eitam, and L. Leblanc. 2010. Suppression of melon fly (Diptera: Tephritidae) populations with releases of Fopius arisanus and Psyttalia fletcheri (Hymenoptera: Braconidae) in North Shore Oahu, HI, USA. BioControl. 55: 593-599. </w:t>
            </w:r>
            <w:hyperlink r:id="rId59" w:history="1">
              <w:r w:rsidRPr="006F0DDB">
                <w:rPr>
                  <w:rStyle w:val="Hyperlink"/>
                  <w:rFonts w:ascii="Gill Sans MT" w:hAnsi="Gill Sans MT"/>
                  <w:szCs w:val="22"/>
                </w:rPr>
                <w:t>https://link.springer.com/article/10.1007%2Fs10526-010-9282-1</w:t>
              </w:r>
            </w:hyperlink>
          </w:p>
          <w:p w14:paraId="38457134" w14:textId="404ED31D"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28 Leblanc, L., R.I. Vargas, and D. Rubinoff. 2010. A comparison of nontarget captures in BioLure and liquid protein food lures in Hawaii. Proceedings of the Hawaiian Entomological Society. 42: 15-22. </w:t>
            </w:r>
            <w:hyperlink r:id="rId60" w:history="1">
              <w:r w:rsidRPr="006F0DDB">
                <w:rPr>
                  <w:rStyle w:val="Hyperlink"/>
                  <w:rFonts w:ascii="Gill Sans MT" w:hAnsi="Gill Sans MT"/>
                  <w:szCs w:val="22"/>
                </w:rPr>
                <w:t>http://hdl.handle.net/10125/19913</w:t>
              </w:r>
            </w:hyperlink>
          </w:p>
          <w:p w14:paraId="43E4C541" w14:textId="2B05DF38"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27 Leblanc, L., R.I. Vargas, and D. Rubinoff. 2010. Attraction of Ceratitis capitata (Diptera: Tephritidae) and endemic and introduced nontarget insects to BioLure bait and its individual components in Hawaii. Environmental Entomology. 39: 989-998. </w:t>
            </w:r>
            <w:hyperlink r:id="rId61" w:history="1">
              <w:r w:rsidRPr="006F0DDB">
                <w:rPr>
                  <w:rStyle w:val="Hyperlink"/>
                  <w:rFonts w:ascii="Gill Sans MT" w:hAnsi="Gill Sans MT"/>
                  <w:szCs w:val="22"/>
                </w:rPr>
                <w:t>https://academic.oup.com/ee/article/39/3/989/451118?login=true</w:t>
              </w:r>
            </w:hyperlink>
          </w:p>
          <w:p w14:paraId="79123B3C" w14:textId="1B513F76"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26 Leblanc, L., R.I. Vargas, and D. Rubinoff. 2010. Captures of pest fruit flies (Diptera: Tephritidae) and nontarget insects in BioLure and torula yeast traps in Hawaii. Environmental Entomology 39: 1626-1630. </w:t>
            </w:r>
            <w:hyperlink r:id="rId62" w:history="1">
              <w:r w:rsidRPr="006F0DDB">
                <w:rPr>
                  <w:rStyle w:val="Hyperlink"/>
                  <w:rFonts w:ascii="Gill Sans MT" w:hAnsi="Gill Sans MT"/>
                  <w:szCs w:val="22"/>
                </w:rPr>
                <w:t>https://academic.oup.com/ee/article/39/5/1626/480590</w:t>
              </w:r>
            </w:hyperlink>
          </w:p>
          <w:p w14:paraId="402484BE" w14:textId="16FC5CB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25 Vargas, R.I., R.F.L. Mau, J.D. Stark, J.C. Piñero, L. Leblanc, and S.K. Souder. 2010. Evaluation of methyl eugenol and cue-lure traps with solid lure and insecticide dispensers for fruit fly monitoring and male annihilation in the Hawaii areawide pest management program. Journal of Economic Entomology. 103: 409-415. </w:t>
            </w:r>
            <w:hyperlink r:id="rId63" w:history="1">
              <w:r w:rsidRPr="006F0DDB">
                <w:rPr>
                  <w:rStyle w:val="Hyperlink"/>
                  <w:rFonts w:ascii="Gill Sans MT" w:hAnsi="Gill Sans MT"/>
                  <w:szCs w:val="22"/>
                </w:rPr>
                <w:t>https://academic.oup.com/jee/article/103/2/409/2199416</w:t>
              </w:r>
            </w:hyperlink>
          </w:p>
          <w:p w14:paraId="6B39E9E9" w14:textId="6A7DEA4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24 Vargas, R.I., T.E. Shelly, L. Leblanc, and J.C. Piñero. 2010. Recent advances in methyl eugenol and cue-lure technologies for fruit fly detection, monitoring, and control. Vitamins and Hormones. Section: Pheromones, vol. 83. Academic Press. </w:t>
            </w:r>
            <w:hyperlink r:id="rId64" w:history="1">
              <w:r w:rsidRPr="006F0DDB">
                <w:rPr>
                  <w:rStyle w:val="Hyperlink"/>
                  <w:rFonts w:ascii="Gill Sans MT" w:hAnsi="Gill Sans MT"/>
                  <w:szCs w:val="22"/>
                </w:rPr>
                <w:t>https://www.sciencedirect.com/science/article/abs/pii/S0083672910830237?via%3Dihub</w:t>
              </w:r>
            </w:hyperlink>
          </w:p>
          <w:p w14:paraId="5CFFD558" w14:textId="7B9204DA"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23 Leblanc, L., P.M. O’Grady, D. Rubinoff, and S.L. Montgomery. 2009. New immigrant Drosophilidae in Hawaii, and a checklist of the established immigrant species. Proceedings of the Hawaiian Entomological Society. 41: 121-127. </w:t>
            </w:r>
            <w:hyperlink r:id="rId65" w:history="1">
              <w:r w:rsidRPr="006F0DDB">
                <w:rPr>
                  <w:rStyle w:val="Hyperlink"/>
                  <w:rFonts w:ascii="Gill Sans MT" w:hAnsi="Gill Sans MT"/>
                  <w:szCs w:val="22"/>
                </w:rPr>
                <w:t>http://hdl.handle.net/10125/14436</w:t>
              </w:r>
            </w:hyperlink>
          </w:p>
          <w:p w14:paraId="23695E1A" w14:textId="2BD11595"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22 Leblanc, L., D. Rubinoff, and R.I. Vargas. 2009. Attraction of nontarget species to fruit fly (Diptera: Tephritidae) male lures and decaying fruit flies in Hawaii. Environmental Entomology. 38: 1446-1461. </w:t>
            </w:r>
            <w:hyperlink r:id="rId66" w:history="1">
              <w:r w:rsidRPr="006F0DDB">
                <w:rPr>
                  <w:rStyle w:val="Hyperlink"/>
                  <w:rFonts w:ascii="Gill Sans MT" w:hAnsi="Gill Sans MT"/>
                  <w:szCs w:val="22"/>
                </w:rPr>
                <w:t>https://academic.oup.com/ee/article/38/5/1446/408882</w:t>
              </w:r>
            </w:hyperlink>
          </w:p>
          <w:p w14:paraId="253AE39E" w14:textId="0F35CEAC"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21 Kaufmann, L.V, C.B.A. King, L. Leblanc, and W.P. Haines. 2008. Triclistus nr. aitkeni, a new adventives species to the Hawaiian Islands. Proceedings of the Hawaiian Entomological Society. 40: 55-59. </w:t>
            </w:r>
            <w:hyperlink r:id="rId67" w:history="1">
              <w:r w:rsidRPr="006F0DDB">
                <w:rPr>
                  <w:rStyle w:val="Hyperlink"/>
                  <w:rFonts w:ascii="Gill Sans MT" w:hAnsi="Gill Sans MT"/>
                  <w:szCs w:val="22"/>
                </w:rPr>
                <w:t>http://hdl.handle.net/10125/7803</w:t>
              </w:r>
            </w:hyperlink>
          </w:p>
          <w:p w14:paraId="7318F446" w14:textId="1E46524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20 Vargas, R.I., L. Leblanc, R. Putoa, and J. Piñero. 2008. Classical biological control releases of the natural enemies, Fopius arisanus (Sonan) and Diachasmimorpha longicaudata (Ashmead), against Oriental fruit fly in French Polynesia. Pp. 149-155 in: Montoya Gerardo, P.J., F. Diaz Fleisher, and S. Flores Breeda. Proceedings of the 7th Meeting of the Working Group on Fruit Flies of the Western Hemisphere. Mazatlán Sinaloa, Mexico. November 2-7, 2008. </w:t>
            </w:r>
            <w:hyperlink r:id="rId68" w:history="1">
              <w:r w:rsidRPr="006F0DDB">
                <w:rPr>
                  <w:rStyle w:val="Hyperlink"/>
                  <w:rFonts w:ascii="Gill Sans MT" w:hAnsi="Gill Sans MT"/>
                  <w:szCs w:val="22"/>
                </w:rPr>
                <w:t>https://www.researchgate.net/publication/261760844_Classical_biological_control_releases_of_the_natural_enemies_Fopius_arisanus_Sonan_and_Diachasmimorpha_longicaudata_Ashmead_against_Oriental_fruit_fly_in_French_Polynesia</w:t>
              </w:r>
            </w:hyperlink>
          </w:p>
          <w:p w14:paraId="41E3A478" w14:textId="0ACF7E0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19 McInnis, D., L. Leblanc, and R. Mau. 2007. Melon fly (Diptera: Tephritidae) genetic sexing: all-male sterile fly releases in Hawaii. Proceedings of the Hawaiian Entomological Society. 39: 105-110. </w:t>
            </w:r>
            <w:hyperlink r:id="rId69" w:history="1">
              <w:r w:rsidRPr="006F0DDB">
                <w:rPr>
                  <w:rStyle w:val="Hyperlink"/>
                  <w:rFonts w:ascii="Gill Sans MT" w:hAnsi="Gill Sans MT"/>
                  <w:szCs w:val="22"/>
                </w:rPr>
                <w:t>http://hdl.handle.net/10125/1257</w:t>
              </w:r>
            </w:hyperlink>
          </w:p>
          <w:p w14:paraId="30A4BA29" w14:textId="5522C5A2"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18 Vargas, R.I., L. Leblanc, R. Putoa, and A. Eitam. 2007. Impact of introduction of Bactrocera dorsalis (Diptera: Tephritidae) and classical biological control releases of Fopius arisanus (Hymenoptera: Braconidae) on economically important fruit flies in French Polynesia. Journal of Economic Entomology. 100(3): 670-679. </w:t>
            </w:r>
            <w:hyperlink r:id="rId70" w:history="1">
              <w:r w:rsidRPr="006F0DDB">
                <w:rPr>
                  <w:rStyle w:val="Hyperlink"/>
                  <w:rFonts w:ascii="Gill Sans MT" w:hAnsi="Gill Sans MT"/>
                  <w:szCs w:val="22"/>
                </w:rPr>
                <w:t>https://academic.oup.com/jee/article/100/3/670/2198729</w:t>
              </w:r>
            </w:hyperlink>
          </w:p>
          <w:p w14:paraId="572930F1" w14:textId="3204B1B1"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17 Clarke, A.R., S. Balagawi, B. Clifford, R.A.I. Drew, L. Leblanc, A.N. Mararuai, D. McGuire, D. Putulan, T. Romig, S. Sar, and D. Tenakanai. 2004. Distribution and biogeography of Bactrocera and Dacus species (Diptera: Tephritidae) in Papua New Guinea. Australian Journal of Entomology 43(2): 148-156. 16 Leblanc, L., J. William, and A.J. Allwood. 2004. Host fruit of mango fly (Bactrocera frauenfeldi (Schiner)) (Diptera: Tephritidae) in Federated States of Micronesia. Micronesica. 37(1): 21-31. </w:t>
            </w:r>
            <w:hyperlink r:id="rId71" w:history="1">
              <w:r w:rsidRPr="006F0DDB">
                <w:rPr>
                  <w:rStyle w:val="Hyperlink"/>
                  <w:rFonts w:ascii="Gill Sans MT" w:hAnsi="Gill Sans MT"/>
                  <w:szCs w:val="22"/>
                </w:rPr>
                <w:t>https://micronesica.org/volumes/37</w:t>
              </w:r>
            </w:hyperlink>
          </w:p>
          <w:p w14:paraId="6AF9BA9B" w14:textId="7921A4F8"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15 Allwood, A.J., E.T. Vueti, L. Leblanc, and R. Bull. 2002. Eradication of introduced Bactrocera species (Diptera: Tephritidae) in Nauru using male annihilation and protein bait application techniques. Pp. 19-25 in: Veitch, C.R., and M.N. Clout (eds). 2002. Turning the tide: the eradication of invasive species. Occasional papers of the IUCN Species Survival Commission. No. 27. </w:t>
            </w:r>
            <w:hyperlink r:id="rId72" w:history="1">
              <w:r w:rsidRPr="006F0DDB">
                <w:rPr>
                  <w:rStyle w:val="Hyperlink"/>
                  <w:rFonts w:ascii="Gill Sans MT" w:hAnsi="Gill Sans MT"/>
                  <w:szCs w:val="22"/>
                </w:rPr>
                <w:t>https://www.researchgate.net/publication/274779940_Eradication_of_introduced_Bactrocera_species_Diptera_Tephritidae_in_Nauru_using_male_annihilation_and_protein_bait_application_techniques</w:t>
              </w:r>
            </w:hyperlink>
          </w:p>
          <w:p w14:paraId="78D20033" w14:textId="1AC2BDD9"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14 Clarke, A.R., S. Balagawi, B. Clifford, R.A.I. Drew, L. Leblanc, A. Mararuai, D. McGuire, D. Putulan, S. Sar, and D. Tenakanai. 2002. Evidence of orchid visitation by Bactrocera species (Diptera: Tephritidae) in Papua New Guinea. Journal of Tropical Ecology 18: 441-448. </w:t>
            </w:r>
            <w:hyperlink r:id="rId73" w:anchor="metadata_info_tab_contents" w:history="1">
              <w:r w:rsidRPr="006F0DDB">
                <w:rPr>
                  <w:rStyle w:val="Hyperlink"/>
                  <w:rFonts w:ascii="Gill Sans MT" w:hAnsi="Gill Sans MT"/>
                  <w:szCs w:val="22"/>
                </w:rPr>
                <w:t>https://www.jstor.org/stable/3068633?refreqid=excelsior%3Aa0c51d2571559f9a68591b337799bd30&amp;seq=1#metadata_info_tab_contents</w:t>
              </w:r>
            </w:hyperlink>
          </w:p>
          <w:p w14:paraId="693B87BE"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13 Mararuai, A., A.J. Allwood, S. Balagawi, F. Dori, M. Kalamen, L. Leblanc, D. Putulan, S. Sar, A. Schuhbeck, D. Tenakanai, and A.R. Clarke. 2002. Introduction and distribution of Bactrocera musae (Tryon) (Diptera: Tephritidae) in East New Britain, Papua New Guinea. Papua New Guinea Journal of Agriculture, Forestry and Fisheries. 45: 59-65.</w:t>
            </w:r>
          </w:p>
          <w:p w14:paraId="6CA41551"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12 Leblanc, L., E.T. Vueti, and A.J. Allwood. 2001. FAO/AusAID/UNDP/SPC Project on regional management of fruit flies in the Pacific. Terminal report (May 1997 -</w:t>
            </w:r>
          </w:p>
          <w:p w14:paraId="48B192F7" w14:textId="3BF9FC22"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December 2000). Secretariat of the Pacific Community. Suva, Fiji. vi + 150pp. </w:t>
            </w:r>
            <w:hyperlink r:id="rId74" w:history="1">
              <w:r w:rsidRPr="006F0DDB">
                <w:rPr>
                  <w:rStyle w:val="Hyperlink"/>
                  <w:rFonts w:ascii="Gill Sans MT" w:hAnsi="Gill Sans MT"/>
                  <w:szCs w:val="22"/>
                </w:rPr>
                <w:t>https://www.researchgate.net/profile/Luc-Leblanc/publication/274780115_FAOAusAIDUNDPSPC_Project_on_regional_management_of_fruit_flies_in_the_Pacific_Terminal_report_May_1997_-_December_2000/links/5529a2650cf2e089a3a7d6c1/FAO-AusAID-UNDP-SPC-Project-on-regional-management-of-fruit-flies-in-the-Pacific-Terminal-report-May-1997-December-2000.pdf</w:t>
              </w:r>
            </w:hyperlink>
          </w:p>
          <w:p w14:paraId="7B1BB68A" w14:textId="77777777" w:rsidR="00E2782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11 Leblanc, L. 1999. The Nearctic species of Protarchus (Hymenoptera: Ichneumonidae: Ctenopelmatinae). Journal of Hymenoptera Research. 8: 251-267. 10 Allwood, A.J. and L. Leblanc. 1997. Losses Caused by Fruit Flies (Diptera: Tephritidae) in Seven Pacific Island Countries. pp. 208-211 In: Allwood, A.J., and Drew, R.A.I. Management of Fruit Flies in the Pacific. A Regional Symposium, Nadi, Fiji 28-31 October 1996. ACIAR Proceedings No. 76. 267pp.</w:t>
            </w:r>
          </w:p>
          <w:p w14:paraId="3830A507" w14:textId="77777777"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09 Heimoana, V., L. Leweniqila, D. Tau, F. Tunupopo, P. Nemeye, A. Kassim, C. Quashie-Williams, A. Allwood, and L. Leblanc. 1997. Non-host status as a quarantine treatment option for fruit flies. pp. 225-231 In: Allwood, A.J., and Drew, R.A.I. Management of Fruit Flies in the Pacific. A Regional Symposium, Nadi, Fiji 28-31 October 1996. ACIAR Proceedings No. 76. 267pp. </w:t>
            </w:r>
          </w:p>
          <w:p w14:paraId="52E3B4CB" w14:textId="77777777"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08 Leblanc, L. 1997. Fruit fly fauna in Federated States of Micronesia, Guam, Palau, Kiribati, Northern Marianas and Marshall Islands. pp. 64-67 In: Allwood, A.J., and Drew, R.A.I. Management of Fruit Flies in the Pacific. A Regional Symposium, Nadi, Fiji 28-31 October 1996. ACIAR Proceedings No. 76. 267pp. </w:t>
            </w:r>
          </w:p>
          <w:p w14:paraId="7F636736" w14:textId="237B7928"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07 Leblanc, L. and A.J. Allwood. 1997. Mango fruit fly (Bactrocera frauenfeldi): Why so many in Federated States of Micronesia? pp.125-130 In: Allwood, A.J., and Drew, R.A.I. Management of Fruit Flies in the Pacific. A Regional Symposium, Nadi, Fiji 28-31 October 1996. ACIAR Proceedings No. 76. 267pp. </w:t>
            </w:r>
          </w:p>
          <w:p w14:paraId="7A95D431" w14:textId="60FA5A34"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06 Leblanc, L. and R. Hollingsworth. 1997. Rate of development of the immature stages of Bactrocera frauenfeldi in papaya-based diet. pp.164-167 In: Allwood, A.J., and Drew, R.A.I. Management of Fruit Flies in the Pacific. A Regional Symposium, Nadi, Fiji 28-31 October 1996. ACIAR Proceedings No. 76. 267pp. </w:t>
            </w:r>
          </w:p>
          <w:p w14:paraId="2146282C" w14:textId="66202770"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05 Leblanc, L., L. Leweniqila, D. Tau, T. Tumukon, A. Kassim, and R. Hollingsworth. 1997. Can fruit flies be controlled in a village with a mixed orchard? Pacific Island Experiences. pp.187-191 In: Allwood, A.J., and Drew, R.A.I. Management of Fruit Flies in the Pacific. A Regional Symposium, Nadi, Fiji 28-31 October 1996. ACIAR Proceedings No. 76. 267pp. </w:t>
            </w:r>
          </w:p>
          <w:p w14:paraId="4E164757" w14:textId="77777777"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04 Shyaka J.B., and L. Leblanc.1994. Biological control of cassava mealybug, Phenacoccus manihoti, and its present status in Rwanda. pp. 161-169 In: Allard G.B., L.G. Skoglund, P. Neuenschwander, et R.J. Murphy (eds.) Proceedings of a Regional Workshop on Root and Tuber Pest Management in East and Southern Africa 10-14 August 1992, Mombassa. Nairobi, Kenya: CAB International, 161-169. </w:t>
            </w:r>
          </w:p>
          <w:p w14:paraId="16E22DDD" w14:textId="7E062DC1"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03 Leblanc, L. and H. Goulet. 1992. Descriptions of larvae of eight Nearctic species of Dolerus (Hymenoptera: Tenthredinidae) with focus on six Equisetum feeding species from the Ottawa region. Canadian Entomologist. 124: 999-1014. </w:t>
            </w:r>
          </w:p>
          <w:p w14:paraId="045FB144" w14:textId="77777777" w:rsidR="006B2940"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 xml:space="preserve">02 Leblanc, L. 1989. A taxonomic revision of the Nearctic species of Himerta (Hymenoptera: Ichneumonidae). Contributions of the American Entomological Institute. 27(3): 1-75. </w:t>
            </w:r>
          </w:p>
          <w:p w14:paraId="4D67018A" w14:textId="47BBA2C1" w:rsidR="005A32F8" w:rsidRPr="00740527" w:rsidRDefault="00E27820" w:rsidP="00F22AB2">
            <w:pPr>
              <w:pStyle w:val="IPPArialFootnote"/>
              <w:ind w:left="0" w:firstLine="0"/>
              <w:rPr>
                <w:rFonts w:ascii="Gill Sans MT" w:hAnsi="Gill Sans MT"/>
                <w:sz w:val="22"/>
                <w:szCs w:val="22"/>
              </w:rPr>
            </w:pPr>
            <w:r w:rsidRPr="00E27820">
              <w:rPr>
                <w:rFonts w:ascii="Gill Sans MT" w:hAnsi="Gill Sans MT"/>
                <w:sz w:val="22"/>
                <w:szCs w:val="22"/>
              </w:rPr>
              <w:t>01 Leblanc, L. 1989. The Nearctic Eremotylus costalis group with the description of a new species (Hymenoptera: Ichneumonidae). Contributions of the American Entomological Institute. 27(3): 76-82.</w:t>
            </w:r>
          </w:p>
        </w:tc>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75"/>
      <w:headerReference w:type="default" r:id="rId76"/>
      <w:footerReference w:type="even" r:id="rId77"/>
      <w:footerReference w:type="default" r:id="rId78"/>
      <w:headerReference w:type="first" r:id="rId79"/>
      <w:footerReference w:type="first" r:id="rId80"/>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7746C574"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6C380D">
      <w:rPr>
        <w:rFonts w:ascii="Gill Sans MT" w:hAnsi="Gill Sans MT"/>
        <w:b/>
        <w:noProof/>
        <w:sz w:val="18"/>
      </w:rPr>
      <w:t>9</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6C380D">
      <w:rPr>
        <w:rFonts w:ascii="Gill Sans MT" w:hAnsi="Gill Sans MT"/>
        <w:b/>
        <w:noProof/>
        <w:sz w:val="18"/>
      </w:rPr>
      <w:t>9</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3698EED6"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6C380D">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6C380D">
      <w:rPr>
        <w:rFonts w:ascii="Gill Sans MT" w:hAnsi="Gill Sans MT"/>
        <w:b/>
        <w:noProof/>
        <w:sz w:val="18"/>
      </w:rPr>
      <w:t>9</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2940"/>
    <w:rsid w:val="006B332B"/>
    <w:rsid w:val="006B4421"/>
    <w:rsid w:val="006B50AE"/>
    <w:rsid w:val="006C380D"/>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27820"/>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ookeys.pensoft.net/article/68375/" TargetMode="External"/><Relationship Id="rId18" Type="http://schemas.openxmlformats.org/officeDocument/2006/relationships/hyperlink" Target="http://hdl.handle.net/10125/65002" TargetMode="External"/><Relationship Id="rId26" Type="http://schemas.openxmlformats.org/officeDocument/2006/relationships/hyperlink" Target="http://hdl.handle.net/10125/59212" TargetMode="External"/><Relationship Id="rId39" Type="http://schemas.openxmlformats.org/officeDocument/2006/relationships/hyperlink" Target="https://www.biotaxa.org/Zootaxa/article/view/zootaxa.4012.3.12" TargetMode="External"/><Relationship Id="rId21" Type="http://schemas.openxmlformats.org/officeDocument/2006/relationships/hyperlink" Target="https://zookeys.pensoft.net/article/21786/" TargetMode="External"/><Relationship Id="rId34" Type="http://schemas.openxmlformats.org/officeDocument/2006/relationships/hyperlink" Target="https://link.springer.com/chapter/10.1007/978-3-319-43226-7_29" TargetMode="External"/><Relationship Id="rId42" Type="http://schemas.openxmlformats.org/officeDocument/2006/relationships/hyperlink" Target="http://hdl.handle.net/10125/25001" TargetMode="External"/><Relationship Id="rId47" Type="http://schemas.openxmlformats.org/officeDocument/2006/relationships/hyperlink" Target="https://journals.plos.org/plosone/article?id=10.1371/journal.pone.0062464" TargetMode="External"/><Relationship Id="rId50" Type="http://schemas.openxmlformats.org/officeDocument/2006/relationships/hyperlink" Target="http://hdl.handle.net/10125/31008" TargetMode="External"/><Relationship Id="rId55" Type="http://schemas.openxmlformats.org/officeDocument/2006/relationships/hyperlink" Target="http://hdl.handle.net/10125/25459" TargetMode="External"/><Relationship Id="rId63" Type="http://schemas.openxmlformats.org/officeDocument/2006/relationships/hyperlink" Target="https://academic.oup.com/jee/article/103/2/409/2199416" TargetMode="External"/><Relationship Id="rId68" Type="http://schemas.openxmlformats.org/officeDocument/2006/relationships/hyperlink" Target="https://www.researchgate.net/publication/261760844_Classical_biological_control_releases_of_the_natural_enemies_Fopius_arisanus_Sonan_and_Diachasmimorpha_longicaudata_Ashmead_against_Oriental_fruit_fly_in_French_Polynesia"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micronesica.org/volumes/37" TargetMode="External"/><Relationship Id="rId2" Type="http://schemas.openxmlformats.org/officeDocument/2006/relationships/customXml" Target="../customXml/item2.xml"/><Relationship Id="rId16" Type="http://schemas.openxmlformats.org/officeDocument/2006/relationships/hyperlink" Target="https://doi.org/10.1101/2020.11.23.394510" TargetMode="External"/><Relationship Id="rId29" Type="http://schemas.openxmlformats.org/officeDocument/2006/relationships/hyperlink" Target="http://hdl.handle.net/10125/59374" TargetMode="External"/><Relationship Id="rId11" Type="http://schemas.openxmlformats.org/officeDocument/2006/relationships/hyperlink" Target="https://dipterists.org/assets/PDF/flytimes_supplement04.pdf" TargetMode="External"/><Relationship Id="rId24" Type="http://schemas.openxmlformats.org/officeDocument/2006/relationships/hyperlink" Target="https://zookeys.pensoft.net/article/29138/" TargetMode="External"/><Relationship Id="rId32" Type="http://schemas.openxmlformats.org/officeDocument/2006/relationships/hyperlink" Target="https://www.cabi.org/cabebooks/ebook/20173267483" TargetMode="External"/><Relationship Id="rId37" Type="http://schemas.openxmlformats.org/officeDocument/2006/relationships/hyperlink" Target="https://zookeys.pensoft.net/article/6017/" TargetMode="External"/><Relationship Id="rId40" Type="http://schemas.openxmlformats.org/officeDocument/2006/relationships/hyperlink" Target="https://www.mdpi.com/2075-4450/6/2/297" TargetMode="External"/><Relationship Id="rId45" Type="http://schemas.openxmlformats.org/officeDocument/2006/relationships/hyperlink" Target="https://www.researchgate.net/publication/274779864_Simulated_Field_Applications_of_Insecticide_Soil_Drenches_for_Control_of_Tephritid_Fruit_Flies" TargetMode="External"/><Relationship Id="rId53" Type="http://schemas.openxmlformats.org/officeDocument/2006/relationships/hyperlink" Target="https://academic.oup.com/ee/article/42/5/888/373150" TargetMode="External"/><Relationship Id="rId58" Type="http://schemas.openxmlformats.org/officeDocument/2006/relationships/hyperlink" Target="https://bioone.org/journals/florida-entomologist/volume-94/issue-3/024.094.0315/Evaluation-of-Cue-Lure-and-Methyl-Eugenol-Solid-Lure-and/10.1653/024.094.0315.full" TargetMode="External"/><Relationship Id="rId66" Type="http://schemas.openxmlformats.org/officeDocument/2006/relationships/hyperlink" Target="https://academic.oup.com/ee/article/38/5/1446/408882" TargetMode="External"/><Relationship Id="rId74" Type="http://schemas.openxmlformats.org/officeDocument/2006/relationships/hyperlink" Target="https://www.researchgate.net/profile/Luc-Leblanc/publication/274780115_FAOAusAIDUNDPSPC_Project_on_regional_management_of_fruit_flies_in_the_Pacific_Terminal_report_May_1997_-_December_2000/links/5529a2650cf2e089a3a7d6c1/FAO-AusAID-UNDP-SPC-Project-on-regional-management-of-fruit-flies-in-the-Pacific-Terminal-report-May-1997-December-2000.pdf" TargetMode="External"/><Relationship Id="rId79"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s://academic.oup.com/ee/article/39/3/989/451118?login=true" TargetMode="External"/><Relationship Id="rId82"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hdl.handle.net/10125/65823" TargetMode="External"/><Relationship Id="rId31" Type="http://schemas.openxmlformats.org/officeDocument/2006/relationships/hyperlink" Target="https://www.biotaxa.org/Zootaxa/article/view/zootaxa.4247.1.10" TargetMode="External"/><Relationship Id="rId44" Type="http://schemas.openxmlformats.org/officeDocument/2006/relationships/hyperlink" Target="https://academic.oup.com/jee/article/107/5/1946/810592" TargetMode="External"/><Relationship Id="rId52" Type="http://schemas.openxmlformats.org/officeDocument/2006/relationships/hyperlink" Target="https://academic.oup.com/aesa/article/106/6/684/2758532" TargetMode="External"/><Relationship Id="rId60" Type="http://schemas.openxmlformats.org/officeDocument/2006/relationships/hyperlink" Target="http://hdl.handle.net/10125/19913" TargetMode="External"/><Relationship Id="rId65" Type="http://schemas.openxmlformats.org/officeDocument/2006/relationships/hyperlink" Target="http://hdl.handle.net/10125/14436" TargetMode="External"/><Relationship Id="rId73" Type="http://schemas.openxmlformats.org/officeDocument/2006/relationships/hyperlink" Target="https://www.jstor.org/stable/3068633?refreqid=excelsior%3Aa0c51d2571559f9a68591b337799bd30&amp;seq=1"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tamorphosis.org.za/articlesPDF/1657/2021.11.08%20Metamorphosis%2032%2060-66%20Mtui%20et%20al.%20Charaxes%20mtuiae.pdf" TargetMode="External"/><Relationship Id="rId22" Type="http://schemas.openxmlformats.org/officeDocument/2006/relationships/hyperlink" Target="http://hdl.handle.net/10125/56048" TargetMode="External"/><Relationship Id="rId27" Type="http://schemas.openxmlformats.org/officeDocument/2006/relationships/hyperlink" Target="https://doi.org/10.1016/j.ympev.2017.12.001" TargetMode="External"/><Relationship Id="rId30" Type="http://schemas.openxmlformats.org/officeDocument/2006/relationships/hyperlink" Target="http://hdl.handle.net/10125/59215" TargetMode="External"/><Relationship Id="rId35" Type="http://schemas.openxmlformats.org/officeDocument/2006/relationships/hyperlink" Target="https://www.entomoljournal.com/archives/?year=2015&amp;vol=3&amp;issue=5&amp;ArticleId=703" TargetMode="External"/><Relationship Id="rId43" Type="http://schemas.openxmlformats.org/officeDocument/2006/relationships/hyperlink" Target="http://hdl.handle.net/10125/34441" TargetMode="External"/><Relationship Id="rId48" Type="http://schemas.openxmlformats.org/officeDocument/2006/relationships/hyperlink" Target="http://hdl.handle.net/10125/31002" TargetMode="External"/><Relationship Id="rId56" Type="http://schemas.openxmlformats.org/officeDocument/2006/relationships/hyperlink" Target="https://www.mdpi.com/2075-4450/3/3/727" TargetMode="External"/><Relationship Id="rId64" Type="http://schemas.openxmlformats.org/officeDocument/2006/relationships/hyperlink" Target="https://www.sciencedirect.com/science/article/abs/pii/S0083672910830237?via%3Dihub" TargetMode="External"/><Relationship Id="rId69" Type="http://schemas.openxmlformats.org/officeDocument/2006/relationships/hyperlink" Target="http://hdl.handle.net/10125/1257" TargetMode="External"/><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hdl.handle.net/10125/31001" TargetMode="External"/><Relationship Id="rId72" Type="http://schemas.openxmlformats.org/officeDocument/2006/relationships/hyperlink" Target="https://www.researchgate.net/publication/274779940_Eradication_of_introduced_Bactrocera_species_Diptera_Tephritidae_in_Nauru_using_male_annihilation_and_protein_bait_application_techniques" TargetMode="External"/><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digitalcommons.unl.edu/insectamundi/1376/" TargetMode="External"/><Relationship Id="rId17" Type="http://schemas.openxmlformats.org/officeDocument/2006/relationships/hyperlink" Target="https://doi.org/10.2984/73.1.3" TargetMode="External"/><Relationship Id="rId25" Type="http://schemas.openxmlformats.org/officeDocument/2006/relationships/hyperlink" Target="https://zookeys.pensoft.net/article/29140/" TargetMode="External"/><Relationship Id="rId33" Type="http://schemas.openxmlformats.org/officeDocument/2006/relationships/hyperlink" Target="http://hdl.handle.net/10125/42757" TargetMode="External"/><Relationship Id="rId38" Type="http://schemas.openxmlformats.org/officeDocument/2006/relationships/hyperlink" Target="http://hdl.handle.net/10125/38674" TargetMode="External"/><Relationship Id="rId46" Type="http://schemas.openxmlformats.org/officeDocument/2006/relationships/hyperlink" Target="https://www.researchgate.net/publication/267269887_Male_Annihilation_Past_Present_and_Future" TargetMode="External"/><Relationship Id="rId59" Type="http://schemas.openxmlformats.org/officeDocument/2006/relationships/hyperlink" Target="https://link.springer.com/article/10.1007%2Fs10526-010-9282-1" TargetMode="External"/><Relationship Id="rId67" Type="http://schemas.openxmlformats.org/officeDocument/2006/relationships/hyperlink" Target="http://hdl.handle.net/10125/7803" TargetMode="External"/><Relationship Id="rId20" Type="http://schemas.openxmlformats.org/officeDocument/2006/relationships/hyperlink" Target="https://zookeys.pensoft.net/article/38096/" TargetMode="External"/><Relationship Id="rId41" Type="http://schemas.openxmlformats.org/officeDocument/2006/relationships/hyperlink" Target="https://onlinelibrary.wiley.com/doi/full/10.1111/syen.12113" TargetMode="External"/><Relationship Id="rId54" Type="http://schemas.openxmlformats.org/officeDocument/2006/relationships/hyperlink" Target="http://hdl.handle.net/10125/25467" TargetMode="External"/><Relationship Id="rId62" Type="http://schemas.openxmlformats.org/officeDocument/2006/relationships/hyperlink" Target="https://academic.oup.com/ee/article/39/5/1626/480590" TargetMode="External"/><Relationship Id="rId70" Type="http://schemas.openxmlformats.org/officeDocument/2006/relationships/hyperlink" Target="https://academic.oup.com/jee/article/100/3/670/2198729" TargetMode="External"/><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nature.com/articles/s41598-020-63973-x" TargetMode="External"/><Relationship Id="rId23" Type="http://schemas.openxmlformats.org/officeDocument/2006/relationships/hyperlink" Target="https://link.springer.com/article/10.1007%2Fs10530-017-1621-z" TargetMode="External"/><Relationship Id="rId28" Type="http://schemas.openxmlformats.org/officeDocument/2006/relationships/hyperlink" Target="https://doi.org/10.1093/jee/toy272" TargetMode="External"/><Relationship Id="rId36" Type="http://schemas.openxmlformats.org/officeDocument/2006/relationships/hyperlink" Target="http://hdl.handle.net/10125/38673" TargetMode="External"/><Relationship Id="rId49" Type="http://schemas.openxmlformats.org/officeDocument/2006/relationships/hyperlink" Target="http://hdl.handle.net/10125/31004" TargetMode="External"/><Relationship Id="rId57" Type="http://schemas.openxmlformats.org/officeDocument/2006/relationships/hyperlink" Target="https://www.sciencedirect.com/science/article/pii/S1049964411003008"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612A31"/>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3.xml><?xml version="1.0" encoding="utf-8"?>
<ds:datastoreItem xmlns:ds="http://schemas.openxmlformats.org/officeDocument/2006/customXml" ds:itemID="{0EB6F1B4-5F0E-4C08-9AE0-1AAF4BE945A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a6feb38-a85a-45e8-92e9-814486bbe375"/>
    <ds:schemaRef ds:uri="http://purl.org/dc/elements/1.1/"/>
    <ds:schemaRef ds:uri="a05d7f75-f42e-4288-8809-604fd4d9691f"/>
    <ds:schemaRef ds:uri="http://www.w3.org/XML/1998/namespace"/>
    <ds:schemaRef ds:uri="http://purl.org/dc/dcmitype/"/>
  </ds:schemaRefs>
</ds:datastoreItem>
</file>

<file path=customXml/itemProps4.xml><?xml version="1.0" encoding="utf-8"?>
<ds:datastoreItem xmlns:ds="http://schemas.openxmlformats.org/officeDocument/2006/customXml" ds:itemID="{558B0BD7-F7A8-4BBE-8C5D-5B4BB5BE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9</Pages>
  <Words>5114</Words>
  <Characters>29153</Characters>
  <Application>Microsoft Office Word</Application>
  <DocSecurity>0</DocSecurity>
  <Lines>242</Lines>
  <Paragraphs>68</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34199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2022-07-04T11:04:00Z</dcterms:created>
  <dcterms:modified xsi:type="dcterms:W3CDTF">2022-07-04T11:04:00Z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